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43AC7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VILLERS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fl.1489)</w:t>
      </w:r>
    </w:p>
    <w:p w14:paraId="637FCDDD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Esquire.</w:t>
      </w:r>
    </w:p>
    <w:p w14:paraId="390994F1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</w:p>
    <w:p w14:paraId="3FA3AC7B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</w:p>
    <w:p w14:paraId="051CB6BD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1489</w:t>
      </w:r>
      <w:r>
        <w:rPr>
          <w:rFonts w:cs="Times New Roman"/>
          <w:szCs w:val="24"/>
          <w:lang w:val="en-GB"/>
        </w:rPr>
        <w:tab/>
        <w:t xml:space="preserve">He and William Clerk of Welborne(q.v.) made a plaint of debt against </w:t>
      </w:r>
      <w:proofErr w:type="gramStart"/>
      <w:r>
        <w:rPr>
          <w:rFonts w:cs="Times New Roman"/>
          <w:szCs w:val="24"/>
          <w:lang w:val="en-GB"/>
        </w:rPr>
        <w:t>Robert</w:t>
      </w:r>
      <w:proofErr w:type="gramEnd"/>
    </w:p>
    <w:p w14:paraId="399B3226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Clerk of Lincoln(q.v.).</w:t>
      </w:r>
    </w:p>
    <w:p w14:paraId="11DFAC35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7A0DDE">
          <w:rPr>
            <w:rStyle w:val="Hyperlink"/>
            <w:rFonts w:cs="Times New Roman"/>
            <w:szCs w:val="24"/>
            <w:lang w:val="en-GB"/>
          </w:rPr>
          <w:t>https://waalt.uh.edu/index.php/CP40no907Index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CDE1CE8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</w:p>
    <w:p w14:paraId="0007DE35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</w:p>
    <w:p w14:paraId="48E43646" w14:textId="77777777" w:rsidR="00676C7B" w:rsidRDefault="00676C7B" w:rsidP="00676C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February 2024</w:t>
      </w:r>
    </w:p>
    <w:p w14:paraId="62C55B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3575F" w14:textId="77777777" w:rsidR="00676C7B" w:rsidRDefault="00676C7B" w:rsidP="009139A6">
      <w:r>
        <w:separator/>
      </w:r>
    </w:p>
  </w:endnote>
  <w:endnote w:type="continuationSeparator" w:id="0">
    <w:p w14:paraId="337AC3D5" w14:textId="77777777" w:rsidR="00676C7B" w:rsidRDefault="00676C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6F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2BC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94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F59F" w14:textId="77777777" w:rsidR="00676C7B" w:rsidRDefault="00676C7B" w:rsidP="009139A6">
      <w:r>
        <w:separator/>
      </w:r>
    </w:p>
  </w:footnote>
  <w:footnote w:type="continuationSeparator" w:id="0">
    <w:p w14:paraId="2F1E02AD" w14:textId="77777777" w:rsidR="00676C7B" w:rsidRDefault="00676C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507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CE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D3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C7B"/>
    <w:rsid w:val="000666E0"/>
    <w:rsid w:val="002510B7"/>
    <w:rsid w:val="005C130B"/>
    <w:rsid w:val="00676C7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292F7"/>
  <w15:chartTrackingRefBased/>
  <w15:docId w15:val="{A7CB8718-F0A5-4C81-9B00-84EDE558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6C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2024-02-22T09:13:00Z</dcterms:created>
  <dcterms:modified xsi:type="dcterms:W3CDTF">2024-02-22T09:14:00Z</dcterms:modified>
</cp:coreProperties>
</file>